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167" w:rsidRDefault="005E2167" w:rsidP="00BA7E25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</w:p>
    <w:p w:rsidR="005E2167" w:rsidRDefault="005E2167" w:rsidP="00BA7E25">
      <w:pPr>
        <w:spacing w:after="0" w:line="240" w:lineRule="auto"/>
        <w:ind w:left="561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hAnsi="Times New Roman"/>
          <w:bCs/>
          <w:kern w:val="2"/>
          <w:sz w:val="28"/>
          <w:szCs w:val="28"/>
          <w:lang w:val="en-US"/>
        </w:rPr>
        <w:t>XLV</w:t>
      </w:r>
      <w:r>
        <w:rPr>
          <w:rFonts w:ascii="Times New Roman" w:hAnsi="Times New Roman"/>
          <w:sz w:val="28"/>
          <w:szCs w:val="28"/>
        </w:rPr>
        <w:t xml:space="preserve"> сессии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созыва</w:t>
      </w:r>
    </w:p>
    <w:p w:rsidR="005E2167" w:rsidRDefault="005E2167" w:rsidP="00BA7E25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Выселковского сельского </w:t>
      </w:r>
    </w:p>
    <w:p w:rsidR="005E2167" w:rsidRDefault="005E2167" w:rsidP="00BA7E25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Выселковского района</w:t>
      </w:r>
    </w:p>
    <w:p w:rsidR="005E2167" w:rsidRDefault="005E2167" w:rsidP="00BA7E25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29.04.2014 года № 1</w:t>
      </w:r>
    </w:p>
    <w:p w:rsidR="005E2167" w:rsidRDefault="005E2167" w:rsidP="00A0512C">
      <w:pPr>
        <w:pStyle w:val="NoSpacing"/>
        <w:rPr>
          <w:rFonts w:ascii="Times New Roman" w:hAnsi="Times New Roman"/>
          <w:sz w:val="28"/>
          <w:szCs w:val="28"/>
        </w:rPr>
      </w:pPr>
    </w:p>
    <w:p w:rsidR="005E2167" w:rsidRDefault="005E2167" w:rsidP="00A0512C">
      <w:pPr>
        <w:pStyle w:val="NoSpacing"/>
        <w:rPr>
          <w:rFonts w:ascii="Times New Roman" w:hAnsi="Times New Roman"/>
          <w:sz w:val="28"/>
          <w:szCs w:val="28"/>
        </w:rPr>
      </w:pPr>
    </w:p>
    <w:p w:rsidR="005E2167" w:rsidRPr="00BA7E25" w:rsidRDefault="005E2167" w:rsidP="00BA7E25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BA7E2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Исполнение расходной части бюджета Выселковского сельского поселения Выселковского ра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йона по разделам, подразделам </w:t>
      </w:r>
      <w:r w:rsidRPr="00BA7E2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функциональной классификации расходов Российской Федерации за 2013 год</w:t>
      </w:r>
    </w:p>
    <w:p w:rsidR="005E2167" w:rsidRPr="00A0512C" w:rsidRDefault="005E2167" w:rsidP="00A0512C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9371" w:type="dxa"/>
        <w:tblInd w:w="93" w:type="dxa"/>
        <w:tblLayout w:type="fixed"/>
        <w:tblLook w:val="00A0"/>
      </w:tblPr>
      <w:tblGrid>
        <w:gridCol w:w="4596"/>
        <w:gridCol w:w="456"/>
        <w:gridCol w:w="775"/>
        <w:gridCol w:w="1276"/>
        <w:gridCol w:w="1134"/>
        <w:gridCol w:w="1134"/>
      </w:tblGrid>
      <w:tr w:rsidR="005E2167" w:rsidRPr="00C50389" w:rsidTr="00BA7E25">
        <w:trPr>
          <w:trHeight w:val="2155"/>
        </w:trPr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2167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5E2167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2167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2167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  <w:p w:rsidR="005E2167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2167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2167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  <w:p w:rsidR="005E2167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2167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E2167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lang w:eastAsia="ru-RU"/>
              </w:rPr>
              <w:t>План, тыс.руб.</w:t>
            </w:r>
          </w:p>
          <w:p w:rsidR="005E2167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E2167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lang w:eastAsia="ru-RU"/>
              </w:rPr>
              <w:t>Исполнено, тыс.руб.</w:t>
            </w:r>
          </w:p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E2167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lang w:eastAsia="ru-RU"/>
              </w:rPr>
              <w:t>Исполнение, %</w:t>
            </w:r>
          </w:p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E2167" w:rsidRPr="00C50389" w:rsidTr="00BA7E25">
        <w:trPr>
          <w:trHeight w:val="315"/>
        </w:trPr>
        <w:tc>
          <w:tcPr>
            <w:tcW w:w="45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расходы в том  числе: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206760,9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199848,8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18299,0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18037,8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5E2167" w:rsidRPr="00C50389" w:rsidTr="004B62DC">
        <w:trPr>
          <w:trHeight w:val="960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 органа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1376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 высших органах исполнительной власти субъектов Российской Федерации местной администрации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8742,0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8685,1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5E2167" w:rsidRPr="00C50389" w:rsidTr="004B62DC">
        <w:trPr>
          <w:trHeight w:val="984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7845,3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7841,5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5E2167" w:rsidRPr="00C50389" w:rsidTr="004B62DC">
        <w:trPr>
          <w:trHeight w:val="46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2355,4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2354,5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1040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Защита населения и территории  от чрезвычайных ситуаций  природного  и техногенного  характера, гражданская  оборона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1871,2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1871,0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658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85777,8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83374,6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82256,3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79853,9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5E2167" w:rsidRPr="00C50389" w:rsidTr="004B62DC">
        <w:trPr>
          <w:trHeight w:val="466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3437,4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3436,6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51630,4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49725,6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34884,1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32980,3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16446,3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16445,3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543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34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41855,6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39514,2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41855,6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39514,2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нас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58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4593,1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4593,1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E2167" w:rsidRPr="00C503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67" w:rsidRPr="00A0512C" w:rsidRDefault="005E2167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:rsidR="005E2167" w:rsidRPr="00BA7E25" w:rsidRDefault="005E2167" w:rsidP="00BA7E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2167" w:rsidRDefault="005E2167" w:rsidP="00BA7E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2167" w:rsidRPr="00BA7E25" w:rsidRDefault="005E2167" w:rsidP="00BA7E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2167" w:rsidRPr="00BA7E25" w:rsidRDefault="005E2167" w:rsidP="00BA7E25">
      <w:pPr>
        <w:pStyle w:val="NoSpacing"/>
        <w:rPr>
          <w:rFonts w:ascii="Times New Roman" w:hAnsi="Times New Roman"/>
          <w:sz w:val="28"/>
          <w:szCs w:val="28"/>
        </w:rPr>
      </w:pPr>
      <w:r w:rsidRPr="00BA7E25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5E2167" w:rsidRPr="00BA7E25" w:rsidRDefault="005E2167" w:rsidP="00BA7E25">
      <w:pPr>
        <w:pStyle w:val="NoSpacing"/>
        <w:rPr>
          <w:rFonts w:ascii="Times New Roman" w:hAnsi="Times New Roman"/>
          <w:sz w:val="28"/>
          <w:szCs w:val="28"/>
        </w:rPr>
      </w:pPr>
      <w:r w:rsidRPr="00BA7E25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5E2167" w:rsidRPr="00BA7E25" w:rsidRDefault="005E2167" w:rsidP="00BA7E25">
      <w:pPr>
        <w:pStyle w:val="NoSpacing"/>
        <w:rPr>
          <w:rFonts w:ascii="Times New Roman" w:hAnsi="Times New Roman"/>
          <w:sz w:val="28"/>
          <w:szCs w:val="28"/>
        </w:rPr>
      </w:pPr>
      <w:r w:rsidRPr="00BA7E25">
        <w:rPr>
          <w:rFonts w:ascii="Times New Roman" w:hAnsi="Times New Roman"/>
          <w:sz w:val="28"/>
          <w:szCs w:val="28"/>
        </w:rPr>
        <w:t xml:space="preserve">Выселковского района по экономическим </w:t>
      </w:r>
    </w:p>
    <w:p w:rsidR="005E2167" w:rsidRPr="00BA7E25" w:rsidRDefault="005E2167" w:rsidP="00BA7E25">
      <w:pPr>
        <w:pStyle w:val="NoSpacing"/>
        <w:rPr>
          <w:rFonts w:ascii="Times New Roman" w:hAnsi="Times New Roman"/>
          <w:sz w:val="28"/>
          <w:szCs w:val="28"/>
        </w:rPr>
      </w:pPr>
      <w:r w:rsidRPr="00BA7E25">
        <w:rPr>
          <w:rFonts w:ascii="Times New Roman" w:hAnsi="Times New Roman"/>
          <w:sz w:val="28"/>
          <w:szCs w:val="28"/>
        </w:rPr>
        <w:t>и социальным вопросам                                                    О.А.Кирячкова-Богдан</w:t>
      </w:r>
    </w:p>
    <w:sectPr w:rsidR="005E2167" w:rsidRPr="00BA7E25" w:rsidSect="00BA7E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500"/>
    <w:rsid w:val="00046172"/>
    <w:rsid w:val="000E6B42"/>
    <w:rsid w:val="0016771C"/>
    <w:rsid w:val="001A6956"/>
    <w:rsid w:val="001E6084"/>
    <w:rsid w:val="004B62DC"/>
    <w:rsid w:val="00590BCB"/>
    <w:rsid w:val="005E2167"/>
    <w:rsid w:val="00613EDA"/>
    <w:rsid w:val="006B1115"/>
    <w:rsid w:val="006B60DE"/>
    <w:rsid w:val="00773193"/>
    <w:rsid w:val="008357A4"/>
    <w:rsid w:val="008444C8"/>
    <w:rsid w:val="009C7681"/>
    <w:rsid w:val="00A0512C"/>
    <w:rsid w:val="00AB7BAB"/>
    <w:rsid w:val="00B81B43"/>
    <w:rsid w:val="00BA7E25"/>
    <w:rsid w:val="00BC22C3"/>
    <w:rsid w:val="00C50389"/>
    <w:rsid w:val="00C95599"/>
    <w:rsid w:val="00D97500"/>
    <w:rsid w:val="00DD67F4"/>
    <w:rsid w:val="00F14692"/>
    <w:rsid w:val="00F32F76"/>
    <w:rsid w:val="00F42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1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0512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171</TotalTime>
  <Pages>2</Pages>
  <Words>417</Words>
  <Characters>2381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19</cp:revision>
  <cp:lastPrinted>2014-04-30T12:57:00Z</cp:lastPrinted>
  <dcterms:created xsi:type="dcterms:W3CDTF">2013-05-28T05:07:00Z</dcterms:created>
  <dcterms:modified xsi:type="dcterms:W3CDTF">2014-05-05T06:44:00Z</dcterms:modified>
</cp:coreProperties>
</file>